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E3" w:rsidRDefault="006430E3" w:rsidP="001551E6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  <w:r w:rsidRPr="00433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33385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</w:p>
    <w:p w:rsidR="006430E3" w:rsidRDefault="006430E3" w:rsidP="001551E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r w:rsidRPr="00433385">
        <w:rPr>
          <w:sz w:val="24"/>
          <w:szCs w:val="24"/>
        </w:rPr>
        <w:t>города Ржева</w:t>
      </w:r>
    </w:p>
    <w:p w:rsidR="006430E3" w:rsidRDefault="006430E3" w:rsidP="001551E6">
      <w:pPr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30.12.2013 № 1868</w:t>
      </w:r>
    </w:p>
    <w:p w:rsidR="006430E3" w:rsidRDefault="006430E3" w:rsidP="001551E6">
      <w:pPr>
        <w:framePr w:w="3622" w:h="4324" w:hRule="exact" w:hSpace="180" w:wrap="auto" w:vAnchor="text" w:hAnchor="page" w:x="982" w:y="19"/>
        <w:jc w:val="center"/>
      </w:pPr>
      <w:r>
        <w:rPr>
          <w:sz w:val="18"/>
          <w:szCs w:val="18"/>
        </w:rPr>
        <w:t xml:space="preserve">     </w:t>
      </w: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53534741" r:id="rId8"/>
        </w:objec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jc w:val="center"/>
        <w:rPr>
          <w:rFonts w:ascii="Arial" w:hAnsi="Arial" w:cs="Arial"/>
          <w:b/>
          <w:bCs/>
          <w:color w:val="0F243E"/>
          <w:sz w:val="28"/>
          <w:szCs w:val="28"/>
        </w:rPr>
      </w:pPr>
      <w:r w:rsidRPr="00362EB7">
        <w:rPr>
          <w:rFonts w:ascii="Arial" w:hAnsi="Arial" w:cs="Arial"/>
          <w:b/>
          <w:bCs/>
          <w:color w:val="0F243E"/>
          <w:sz w:val="28"/>
          <w:szCs w:val="28"/>
        </w:rPr>
        <w:t>АДМИНИСТРАЦИЯ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jc w:val="center"/>
        <w:rPr>
          <w:color w:val="0F243E"/>
          <w:sz w:val="18"/>
          <w:szCs w:val="18"/>
        </w:rPr>
      </w:pPr>
      <w:r w:rsidRPr="00362EB7">
        <w:rPr>
          <w:rFonts w:ascii="Arial" w:hAnsi="Arial" w:cs="Arial"/>
          <w:b/>
          <w:bCs/>
          <w:color w:val="0F243E"/>
          <w:sz w:val="28"/>
          <w:szCs w:val="28"/>
        </w:rPr>
        <w:t xml:space="preserve"> ГОРОДА РЖЕВА</w:t>
      </w:r>
      <w:r w:rsidRPr="00362EB7">
        <w:rPr>
          <w:rFonts w:ascii="Arial" w:hAnsi="Arial" w:cs="Arial"/>
          <w:color w:val="0F243E"/>
          <w:sz w:val="16"/>
          <w:szCs w:val="16"/>
        </w:rPr>
        <w:t xml:space="preserve">         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  <w:r w:rsidRPr="00362EB7">
        <w:rPr>
          <w:color w:val="0F243E"/>
          <w:sz w:val="18"/>
          <w:szCs w:val="18"/>
        </w:rPr>
        <w:t xml:space="preserve">           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  <w:r w:rsidRPr="00362EB7">
        <w:rPr>
          <w:color w:val="0F243E"/>
          <w:sz w:val="18"/>
          <w:szCs w:val="18"/>
        </w:rPr>
        <w:t xml:space="preserve">                     Партизанская ул., 33,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  <w:r w:rsidRPr="00362EB7">
        <w:rPr>
          <w:color w:val="0F243E"/>
          <w:sz w:val="18"/>
          <w:szCs w:val="18"/>
        </w:rPr>
        <w:t xml:space="preserve">               г.Ржев, Тверская обл.,172381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  <w:r>
        <w:rPr>
          <w:color w:val="0F243E"/>
          <w:sz w:val="18"/>
          <w:szCs w:val="18"/>
        </w:rPr>
        <w:t xml:space="preserve">           Тел.:(4</w:t>
      </w:r>
      <w:r w:rsidRPr="00362EB7">
        <w:rPr>
          <w:color w:val="0F243E"/>
          <w:sz w:val="18"/>
          <w:szCs w:val="18"/>
        </w:rPr>
        <w:t>8232)2-09-15; факс:2-32-27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jc w:val="center"/>
        <w:rPr>
          <w:color w:val="0F243E"/>
          <w:sz w:val="18"/>
          <w:szCs w:val="18"/>
          <w:lang w:val="fr-FR"/>
        </w:rPr>
      </w:pPr>
      <w:r w:rsidRPr="00362EB7">
        <w:rPr>
          <w:color w:val="0F243E"/>
          <w:sz w:val="18"/>
          <w:szCs w:val="18"/>
          <w:lang w:val="fr-FR"/>
        </w:rPr>
        <w:t xml:space="preserve">E-mail </w:t>
      </w:r>
      <w:hyperlink r:id="rId9" w:history="1">
        <w:r w:rsidRPr="00362EB7">
          <w:rPr>
            <w:rStyle w:val="Hyperlink"/>
            <w:color w:val="0F243E"/>
            <w:sz w:val="18"/>
            <w:szCs w:val="18"/>
            <w:lang w:val="fr-FR"/>
          </w:rPr>
          <w:t>info@rzhevcity.ru</w:t>
        </w:r>
      </w:hyperlink>
      <w:r w:rsidRPr="00362EB7">
        <w:rPr>
          <w:color w:val="0F243E"/>
          <w:sz w:val="18"/>
          <w:szCs w:val="18"/>
          <w:lang w:val="fr-FR"/>
        </w:rPr>
        <w:t>, www</w:t>
      </w:r>
      <w:r w:rsidRPr="00362EB7">
        <w:rPr>
          <w:color w:val="0F243E"/>
          <w:sz w:val="18"/>
          <w:szCs w:val="18"/>
          <w:u w:val="single"/>
          <w:lang w:val="fr-FR"/>
        </w:rPr>
        <w:t>. rzhevcity.ru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  <w:r w:rsidRPr="00362EB7">
        <w:rPr>
          <w:color w:val="0F243E"/>
          <w:sz w:val="18"/>
          <w:szCs w:val="18"/>
          <w:lang w:val="fr-FR"/>
        </w:rPr>
        <w:t xml:space="preserve">    </w:t>
      </w:r>
      <w:r w:rsidRPr="00362EB7">
        <w:rPr>
          <w:color w:val="0F243E"/>
          <w:sz w:val="18"/>
          <w:szCs w:val="18"/>
        </w:rPr>
        <w:t>ОКПО: 04028685, ОГРН: 1026901853274,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  <w:r w:rsidRPr="00362EB7">
        <w:rPr>
          <w:color w:val="0F243E"/>
          <w:sz w:val="18"/>
          <w:szCs w:val="18"/>
        </w:rPr>
        <w:t xml:space="preserve">           ИНН/КПП: 6914002555/691401001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</w:p>
    <w:p w:rsidR="006430E3" w:rsidRPr="00362EB7" w:rsidRDefault="006430E3" w:rsidP="001551E6">
      <w:pPr>
        <w:framePr w:w="3622" w:h="4324" w:hRule="exact" w:hSpace="180" w:wrap="auto" w:vAnchor="text" w:hAnchor="page" w:x="982" w:y="19"/>
        <w:rPr>
          <w:color w:val="0F243E"/>
          <w:sz w:val="18"/>
          <w:szCs w:val="18"/>
        </w:rPr>
      </w:pPr>
      <w:r w:rsidRPr="00362EB7">
        <w:rPr>
          <w:color w:val="0F243E"/>
          <w:sz w:val="18"/>
          <w:szCs w:val="18"/>
        </w:rPr>
        <w:t xml:space="preserve">      от                                №  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ind w:left="225"/>
        <w:rPr>
          <w:color w:val="0F243E"/>
          <w:sz w:val="18"/>
          <w:szCs w:val="18"/>
        </w:rPr>
      </w:pPr>
      <w:r w:rsidRPr="00362EB7">
        <w:rPr>
          <w:color w:val="0F243E"/>
          <w:sz w:val="18"/>
          <w:szCs w:val="18"/>
        </w:rPr>
        <w:t xml:space="preserve">На                                от </w:t>
      </w:r>
    </w:p>
    <w:p w:rsidR="006430E3" w:rsidRPr="00362EB7" w:rsidRDefault="006430E3" w:rsidP="001551E6">
      <w:pPr>
        <w:framePr w:w="3622" w:h="4324" w:hRule="exact" w:hSpace="180" w:wrap="auto" w:vAnchor="text" w:hAnchor="page" w:x="982" w:y="19"/>
        <w:ind w:left="225"/>
        <w:rPr>
          <w:color w:val="0F243E"/>
          <w:sz w:val="18"/>
          <w:szCs w:val="18"/>
        </w:rPr>
      </w:pPr>
    </w:p>
    <w:p w:rsidR="006430E3" w:rsidRDefault="006430E3" w:rsidP="001551E6">
      <w:pPr>
        <w:framePr w:w="3622" w:h="4324" w:hRule="exact" w:hSpace="180" w:wrap="auto" w:vAnchor="text" w:hAnchor="page" w:x="982" w:y="19"/>
        <w:ind w:left="225"/>
        <w:rPr>
          <w:sz w:val="18"/>
          <w:szCs w:val="18"/>
        </w:rPr>
      </w:pPr>
      <w:r w:rsidRPr="00C41A0A">
        <w:rPr>
          <w:sz w:val="18"/>
          <w:szCs w:val="18"/>
        </w:rPr>
        <w:t xml:space="preserve">  </w:t>
      </w:r>
    </w:p>
    <w:p w:rsidR="006430E3" w:rsidRPr="00C41A0A" w:rsidRDefault="006430E3" w:rsidP="001551E6">
      <w:pPr>
        <w:framePr w:w="3622" w:h="4324" w:hRule="exact" w:hSpace="180" w:wrap="auto" w:vAnchor="text" w:hAnchor="page" w:x="982" w:y="19"/>
        <w:ind w:left="225"/>
        <w:rPr>
          <w:sz w:val="18"/>
          <w:szCs w:val="18"/>
        </w:rPr>
      </w:pPr>
      <w:r w:rsidRPr="00C41A0A">
        <w:rPr>
          <w:rFonts w:ascii="Arial" w:hAnsi="Arial" w:cs="Arial"/>
          <w:sz w:val="18"/>
          <w:szCs w:val="18"/>
        </w:rPr>
        <w:t xml:space="preserve">       </w:t>
      </w:r>
    </w:p>
    <w:p w:rsidR="006430E3" w:rsidRDefault="006430E3" w:rsidP="001551E6">
      <w:pPr>
        <w:ind w:right="-2"/>
        <w:jc w:val="right"/>
        <w:rPr>
          <w:sz w:val="24"/>
        </w:rPr>
      </w:pPr>
    </w:p>
    <w:p w:rsidR="006430E3" w:rsidRDefault="006430E3" w:rsidP="00735E7C">
      <w:pPr>
        <w:jc w:val="right"/>
        <w:rPr>
          <w:b/>
          <w:bCs/>
          <w:sz w:val="24"/>
          <w:szCs w:val="24"/>
        </w:rPr>
      </w:pPr>
    </w:p>
    <w:p w:rsidR="006430E3" w:rsidRDefault="006430E3" w:rsidP="00735E7C">
      <w:pPr>
        <w:jc w:val="right"/>
        <w:rPr>
          <w:b/>
          <w:bCs/>
          <w:sz w:val="24"/>
          <w:szCs w:val="24"/>
        </w:rPr>
      </w:pPr>
    </w:p>
    <w:p w:rsidR="006430E3" w:rsidRDefault="006430E3" w:rsidP="00735E7C">
      <w:pPr>
        <w:jc w:val="right"/>
        <w:rPr>
          <w:b/>
          <w:bCs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.9pt;margin-top:4.55pt;width:315pt;height:72.05pt;z-index:251658240" stroked="f">
            <v:textbox>
              <w:txbxContent>
                <w:p w:rsidR="006430E3" w:rsidRPr="008F7BEF" w:rsidRDefault="006430E3" w:rsidP="00C951F3">
                  <w:pPr>
                    <w:jc w:val="both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D6714B">
                    <w:rPr>
                      <w:b/>
                      <w:bCs/>
                      <w:sz w:val="24"/>
                      <w:szCs w:val="24"/>
                    </w:rPr>
                    <w:t>В уполномоченный орган</w:t>
                  </w:r>
                  <w:r>
                    <w:rPr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F243E"/>
                      <w:sz w:val="24"/>
                      <w:szCs w:val="24"/>
                    </w:rPr>
                    <w:t>- О</w:t>
                  </w:r>
                  <w:r w:rsidRPr="00A065F5">
                    <w:rPr>
                      <w:b/>
                      <w:bCs/>
                      <w:color w:val="0F243E"/>
                      <w:sz w:val="24"/>
                      <w:szCs w:val="24"/>
                    </w:rPr>
                    <w:t>тдел муниципального развития, предпринимательства и сферы услуг а</w:t>
                  </w:r>
                  <w:r>
                    <w:rPr>
                      <w:b/>
                      <w:bCs/>
                      <w:color w:val="0F243E"/>
                      <w:sz w:val="24"/>
                      <w:szCs w:val="24"/>
                    </w:rPr>
                    <w:t xml:space="preserve">дминистрации </w:t>
                  </w:r>
                  <w:r w:rsidRPr="00A065F5">
                    <w:rPr>
                      <w:b/>
                      <w:bCs/>
                      <w:color w:val="0F243E"/>
                      <w:sz w:val="24"/>
                      <w:szCs w:val="24"/>
                    </w:rPr>
                    <w:t>города Ржева  Тверской области</w:t>
                  </w:r>
                </w:p>
                <w:p w:rsidR="006430E3" w:rsidRDefault="006430E3"/>
              </w:txbxContent>
            </v:textbox>
          </v:shape>
        </w:pict>
      </w:r>
    </w:p>
    <w:p w:rsidR="006430E3" w:rsidRDefault="006430E3" w:rsidP="00735E7C">
      <w:pPr>
        <w:jc w:val="right"/>
        <w:rPr>
          <w:b/>
          <w:bCs/>
          <w:sz w:val="24"/>
          <w:szCs w:val="24"/>
        </w:rPr>
      </w:pPr>
    </w:p>
    <w:p w:rsidR="006430E3" w:rsidRDefault="006430E3" w:rsidP="00735E7C">
      <w:pPr>
        <w:jc w:val="right"/>
        <w:rPr>
          <w:b/>
          <w:bCs/>
          <w:sz w:val="24"/>
          <w:szCs w:val="24"/>
        </w:rPr>
      </w:pPr>
    </w:p>
    <w:p w:rsidR="006430E3" w:rsidRPr="00C41A0A" w:rsidRDefault="006430E3" w:rsidP="00735E7C">
      <w:pPr>
        <w:rPr>
          <w:sz w:val="18"/>
          <w:szCs w:val="18"/>
        </w:rPr>
      </w:pPr>
    </w:p>
    <w:p w:rsidR="006430E3" w:rsidRPr="00856D6A" w:rsidRDefault="006430E3" w:rsidP="00E66435">
      <w:pPr>
        <w:ind w:firstLine="567"/>
        <w:jc w:val="both"/>
        <w:rPr>
          <w:b/>
          <w:bCs/>
          <w:sz w:val="24"/>
          <w:szCs w:val="24"/>
        </w:rPr>
      </w:pPr>
    </w:p>
    <w:p w:rsidR="006430E3" w:rsidRDefault="006430E3" w:rsidP="00DD3C21">
      <w:r>
        <w:t xml:space="preserve">                               </w:t>
      </w:r>
    </w:p>
    <w:p w:rsidR="006430E3" w:rsidRDefault="006430E3" w:rsidP="00DD3C21"/>
    <w:p w:rsidR="006430E3" w:rsidRDefault="006430E3" w:rsidP="00DD3C21"/>
    <w:p w:rsidR="006430E3" w:rsidRDefault="006430E3" w:rsidP="00DD3C21"/>
    <w:p w:rsidR="006430E3" w:rsidRDefault="006430E3" w:rsidP="00DD3C21"/>
    <w:p w:rsidR="006430E3" w:rsidRDefault="006430E3" w:rsidP="00DD3C21"/>
    <w:p w:rsidR="006430E3" w:rsidRPr="00DD3C21" w:rsidRDefault="006430E3" w:rsidP="00DD3C21">
      <w:pPr>
        <w:rPr>
          <w:b/>
          <w:bCs/>
          <w:sz w:val="28"/>
          <w:szCs w:val="28"/>
        </w:rPr>
      </w:pPr>
    </w:p>
    <w:p w:rsidR="006430E3" w:rsidRDefault="006430E3" w:rsidP="00726AA3">
      <w:pPr>
        <w:jc w:val="center"/>
        <w:rPr>
          <w:b/>
          <w:bCs/>
          <w:sz w:val="28"/>
          <w:szCs w:val="28"/>
        </w:rPr>
      </w:pPr>
    </w:p>
    <w:p w:rsidR="006430E3" w:rsidRDefault="006430E3" w:rsidP="00726AA3">
      <w:pPr>
        <w:jc w:val="center"/>
        <w:rPr>
          <w:b/>
          <w:bCs/>
          <w:sz w:val="28"/>
          <w:szCs w:val="28"/>
        </w:rPr>
      </w:pPr>
    </w:p>
    <w:p w:rsidR="006430E3" w:rsidRPr="00362EB7" w:rsidRDefault="006430E3" w:rsidP="00726AA3">
      <w:pPr>
        <w:jc w:val="center"/>
        <w:rPr>
          <w:b/>
          <w:bCs/>
          <w:sz w:val="10"/>
          <w:szCs w:val="10"/>
        </w:rPr>
      </w:pPr>
    </w:p>
    <w:p w:rsidR="006430E3" w:rsidRPr="00362EB7" w:rsidRDefault="006430E3" w:rsidP="00726AA3">
      <w:pPr>
        <w:jc w:val="center"/>
        <w:rPr>
          <w:b/>
          <w:bCs/>
          <w:sz w:val="28"/>
          <w:szCs w:val="28"/>
        </w:rPr>
      </w:pPr>
      <w:r w:rsidRPr="00362EB7">
        <w:rPr>
          <w:b/>
          <w:bCs/>
          <w:sz w:val="28"/>
          <w:szCs w:val="28"/>
        </w:rPr>
        <w:t>ЗАЯВКА</w:t>
      </w:r>
    </w:p>
    <w:p w:rsidR="006430E3" w:rsidRDefault="006430E3" w:rsidP="004637AB">
      <w:pPr>
        <w:jc w:val="center"/>
        <w:rPr>
          <w:b/>
          <w:bCs/>
          <w:sz w:val="28"/>
          <w:szCs w:val="28"/>
        </w:rPr>
      </w:pPr>
      <w:r w:rsidRPr="00362EB7">
        <w:rPr>
          <w:b/>
          <w:bCs/>
          <w:sz w:val="28"/>
          <w:szCs w:val="28"/>
        </w:rPr>
        <w:t>на орга</w:t>
      </w:r>
      <w:r>
        <w:rPr>
          <w:b/>
          <w:bCs/>
          <w:sz w:val="28"/>
          <w:szCs w:val="28"/>
        </w:rPr>
        <w:t xml:space="preserve">низацию и проведение </w:t>
      </w:r>
      <w:r w:rsidRPr="00362EB7">
        <w:rPr>
          <w:b/>
          <w:bCs/>
          <w:sz w:val="28"/>
          <w:szCs w:val="28"/>
        </w:rPr>
        <w:t>аукциона в электронной форме</w:t>
      </w:r>
      <w:r>
        <w:rPr>
          <w:b/>
          <w:bCs/>
          <w:sz w:val="28"/>
          <w:szCs w:val="28"/>
        </w:rPr>
        <w:t xml:space="preserve">                 (электронного аукциона) </w:t>
      </w:r>
      <w:r w:rsidRPr="00362EB7">
        <w:rPr>
          <w:b/>
          <w:bCs/>
          <w:sz w:val="28"/>
          <w:szCs w:val="28"/>
        </w:rPr>
        <w:t>на право заключения муниципального  контракта</w:t>
      </w:r>
      <w:r>
        <w:rPr>
          <w:b/>
          <w:bCs/>
          <w:sz w:val="28"/>
          <w:szCs w:val="28"/>
        </w:rPr>
        <w:t xml:space="preserve"> </w:t>
      </w:r>
    </w:p>
    <w:p w:rsidR="006430E3" w:rsidRPr="00362EB7" w:rsidRDefault="006430E3" w:rsidP="004637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сфере закупок товаров, работ, услуг для обеспечения </w:t>
      </w:r>
      <w:r w:rsidRPr="00362EB7">
        <w:rPr>
          <w:b/>
          <w:bCs/>
          <w:sz w:val="28"/>
          <w:szCs w:val="28"/>
        </w:rPr>
        <w:t xml:space="preserve">муниципальных нужд </w:t>
      </w:r>
      <w:r>
        <w:rPr>
          <w:b/>
          <w:bCs/>
          <w:sz w:val="28"/>
          <w:szCs w:val="28"/>
        </w:rPr>
        <w:t xml:space="preserve">                       </w:t>
      </w:r>
      <w:r w:rsidRPr="00362EB7">
        <w:rPr>
          <w:b/>
          <w:bCs/>
          <w:sz w:val="28"/>
          <w:szCs w:val="28"/>
        </w:rPr>
        <w:t>города Ржева Тверской области.</w:t>
      </w:r>
    </w:p>
    <w:p w:rsidR="006430E3" w:rsidRPr="00362EB7" w:rsidRDefault="006430E3" w:rsidP="004637AB">
      <w:pPr>
        <w:jc w:val="center"/>
        <w:rPr>
          <w:b/>
          <w:bCs/>
          <w:sz w:val="28"/>
          <w:szCs w:val="28"/>
        </w:rPr>
      </w:pPr>
    </w:p>
    <w:p w:rsidR="006430E3" w:rsidRPr="00362EB7" w:rsidRDefault="006430E3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Заказчик</w:t>
      </w:r>
    </w:p>
    <w:p w:rsidR="006430E3" w:rsidRPr="00ED1718" w:rsidRDefault="006430E3" w:rsidP="00735E7C">
      <w:pPr>
        <w:tabs>
          <w:tab w:val="left" w:pos="720"/>
        </w:tabs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 ________________________________________</w:t>
      </w:r>
    </w:p>
    <w:p w:rsidR="006430E3" w:rsidRPr="00ED1718" w:rsidRDefault="006430E3" w:rsidP="00ED1718">
      <w:pPr>
        <w:tabs>
          <w:tab w:val="left" w:pos="720"/>
        </w:tabs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(полное наименование)</w:t>
      </w:r>
    </w:p>
    <w:p w:rsidR="006430E3" w:rsidRPr="00362EB7" w:rsidRDefault="006430E3" w:rsidP="00735E7C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ИНН __________, КПП __________, ОГРН _____________________</w:t>
      </w:r>
    </w:p>
    <w:p w:rsidR="006430E3" w:rsidRPr="00362EB7" w:rsidRDefault="006430E3" w:rsidP="00735E7C">
      <w:pPr>
        <w:tabs>
          <w:tab w:val="left" w:pos="720"/>
        </w:tabs>
        <w:jc w:val="both"/>
        <w:rPr>
          <w:sz w:val="24"/>
          <w:szCs w:val="24"/>
        </w:rPr>
      </w:pPr>
      <w:r w:rsidRPr="00362EB7">
        <w:rPr>
          <w:sz w:val="24"/>
          <w:szCs w:val="24"/>
        </w:rPr>
        <w:t>Мест</w:t>
      </w:r>
      <w:r>
        <w:rPr>
          <w:sz w:val="24"/>
          <w:szCs w:val="24"/>
        </w:rPr>
        <w:t>о нахождения: __________________________________________</w:t>
      </w:r>
    </w:p>
    <w:p w:rsidR="006430E3" w:rsidRPr="00362EB7" w:rsidRDefault="006430E3" w:rsidP="00735E7C">
      <w:pPr>
        <w:tabs>
          <w:tab w:val="left" w:pos="720"/>
        </w:tabs>
        <w:jc w:val="both"/>
        <w:rPr>
          <w:sz w:val="24"/>
          <w:szCs w:val="24"/>
        </w:rPr>
      </w:pPr>
      <w:r w:rsidRPr="00362EB7">
        <w:rPr>
          <w:sz w:val="24"/>
          <w:szCs w:val="24"/>
        </w:rPr>
        <w:t>Почтовый адр</w:t>
      </w:r>
      <w:r>
        <w:rPr>
          <w:sz w:val="24"/>
          <w:szCs w:val="24"/>
        </w:rPr>
        <w:t>ес: ____________________________________________</w:t>
      </w:r>
    </w:p>
    <w:p w:rsidR="006430E3" w:rsidRPr="00BF7D43" w:rsidRDefault="006430E3" w:rsidP="00735E7C">
      <w:pPr>
        <w:tabs>
          <w:tab w:val="left" w:pos="720"/>
        </w:tabs>
        <w:jc w:val="both"/>
        <w:rPr>
          <w:sz w:val="24"/>
          <w:szCs w:val="24"/>
        </w:rPr>
      </w:pPr>
      <w:r w:rsidRPr="00362EB7">
        <w:rPr>
          <w:sz w:val="24"/>
          <w:szCs w:val="24"/>
        </w:rPr>
        <w:t>Адрес электронно</w:t>
      </w:r>
      <w:r>
        <w:rPr>
          <w:sz w:val="24"/>
          <w:szCs w:val="24"/>
        </w:rPr>
        <w:t>й почты: ______________</w:t>
      </w:r>
    </w:p>
    <w:p w:rsidR="006430E3" w:rsidRDefault="006430E3" w:rsidP="00735E7C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Номер к</w:t>
      </w:r>
      <w:r w:rsidRPr="00362EB7">
        <w:rPr>
          <w:sz w:val="24"/>
          <w:szCs w:val="24"/>
        </w:rPr>
        <w:t>онта</w:t>
      </w:r>
      <w:r>
        <w:rPr>
          <w:sz w:val="24"/>
          <w:szCs w:val="24"/>
        </w:rPr>
        <w:t>ктного телефона:___________________</w:t>
      </w:r>
    </w:p>
    <w:p w:rsidR="006430E3" w:rsidRDefault="006430E3" w:rsidP="00735E7C">
      <w:pPr>
        <w:tabs>
          <w:tab w:val="left" w:pos="720"/>
        </w:tabs>
        <w:jc w:val="both"/>
        <w:rPr>
          <w:sz w:val="24"/>
          <w:szCs w:val="24"/>
        </w:rPr>
      </w:pPr>
    </w:p>
    <w:p w:rsidR="006430E3" w:rsidRDefault="006430E3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434904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Способ определения поставщика (подрядчика, исполнителя)___________________________</w:t>
      </w:r>
    </w:p>
    <w:p w:rsidR="006430E3" w:rsidRPr="00434904" w:rsidRDefault="006430E3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430E3" w:rsidRDefault="006430E3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30E3" w:rsidRDefault="006430E3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CF063E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Информация о контрактной службе, контрактном управляющем, ответственном за заключение контракта________________________________________________________________</w:t>
      </w:r>
    </w:p>
    <w:p w:rsidR="006430E3" w:rsidRPr="00CF063E" w:rsidRDefault="006430E3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430E3" w:rsidRPr="00362EB7" w:rsidRDefault="006430E3" w:rsidP="00735E7C">
      <w:pPr>
        <w:tabs>
          <w:tab w:val="left" w:pos="720"/>
        </w:tabs>
        <w:jc w:val="both"/>
        <w:rPr>
          <w:sz w:val="10"/>
          <w:szCs w:val="10"/>
        </w:rPr>
      </w:pPr>
    </w:p>
    <w:p w:rsidR="006430E3" w:rsidRDefault="006430E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362EB7">
        <w:rPr>
          <w:b/>
          <w:bCs/>
          <w:sz w:val="24"/>
          <w:szCs w:val="24"/>
        </w:rPr>
        <w:t>. Предмет муниципального  контракта</w:t>
      </w:r>
      <w:r>
        <w:rPr>
          <w:b/>
          <w:bCs/>
          <w:sz w:val="24"/>
          <w:szCs w:val="24"/>
        </w:rPr>
        <w:t>: _______________________________________________</w:t>
      </w:r>
    </w:p>
    <w:p w:rsidR="006430E3" w:rsidRDefault="006430E3" w:rsidP="004637AB">
      <w:pPr>
        <w:tabs>
          <w:tab w:val="left" w:pos="720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</w:t>
      </w:r>
    </w:p>
    <w:p w:rsidR="006430E3" w:rsidRPr="00362EB7" w:rsidRDefault="006430E3" w:rsidP="004637AB">
      <w:pPr>
        <w:tabs>
          <w:tab w:val="left" w:pos="720"/>
        </w:tabs>
        <w:jc w:val="both"/>
        <w:rPr>
          <w:sz w:val="10"/>
          <w:szCs w:val="10"/>
        </w:rPr>
      </w:pPr>
    </w:p>
    <w:p w:rsidR="006430E3" w:rsidRPr="001D3CEB" w:rsidRDefault="006430E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1D3CEB">
        <w:rPr>
          <w:b/>
          <w:bCs/>
          <w:sz w:val="24"/>
          <w:szCs w:val="24"/>
        </w:rPr>
        <w:t>. Источник финансирования заказа и лимит</w:t>
      </w:r>
      <w:r>
        <w:rPr>
          <w:b/>
          <w:bCs/>
          <w:sz w:val="24"/>
          <w:szCs w:val="24"/>
        </w:rPr>
        <w:t xml:space="preserve"> финансирования (в т.ч. КБК):</w:t>
      </w:r>
    </w:p>
    <w:p w:rsidR="006430E3" w:rsidRDefault="006430E3" w:rsidP="00570748">
      <w:pPr>
        <w:pStyle w:val="a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30E3" w:rsidRPr="00362EB7" w:rsidRDefault="006430E3" w:rsidP="00570748">
      <w:pPr>
        <w:pStyle w:val="a"/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430E3" w:rsidRPr="005C2191" w:rsidRDefault="006430E3" w:rsidP="005C219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Порядковый номер закупки в плане-графике на соответствующий год: _________________</w:t>
      </w:r>
    </w:p>
    <w:p w:rsidR="006430E3" w:rsidRPr="00362EB7" w:rsidRDefault="006430E3" w:rsidP="00E46CD3">
      <w:pPr>
        <w:pStyle w:val="a"/>
        <w:snapToGrid w:val="0"/>
        <w:jc w:val="both"/>
        <w:rPr>
          <w:rFonts w:ascii="Times New Roman" w:hAnsi="Times New Roman" w:cs="Times New Roman"/>
          <w:sz w:val="10"/>
          <w:szCs w:val="10"/>
        </w:rPr>
      </w:pPr>
    </w:p>
    <w:p w:rsidR="006430E3" w:rsidRPr="00362EB7" w:rsidRDefault="006430E3" w:rsidP="004637AB">
      <w:pPr>
        <w:pStyle w:val="a"/>
        <w:snapToGri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62EB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Описание объекта закупки в соответствии со статьей 33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44-ФЗ), в т.ч. </w:t>
      </w:r>
      <w:r w:rsidRPr="00362EB7">
        <w:rPr>
          <w:rFonts w:ascii="Times New Roman" w:hAnsi="Times New Roman" w:cs="Times New Roman"/>
          <w:b/>
          <w:bCs/>
          <w:sz w:val="24"/>
          <w:szCs w:val="24"/>
        </w:rPr>
        <w:t>характеристики и количество пос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тавляемых товаров, </w:t>
      </w:r>
      <w:r w:rsidRPr="00362EB7">
        <w:rPr>
          <w:rFonts w:ascii="Times New Roman" w:hAnsi="Times New Roman" w:cs="Times New Roman"/>
          <w:b/>
          <w:bCs/>
          <w:sz w:val="24"/>
          <w:szCs w:val="24"/>
        </w:rPr>
        <w:t>характеристики и объём выполняемых работ (оказываемых услуг).</w:t>
      </w:r>
    </w:p>
    <w:p w:rsidR="006430E3" w:rsidRPr="00362EB7" w:rsidRDefault="006430E3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6430E3" w:rsidRDefault="006430E3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0E3" w:rsidRDefault="006430E3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62EB7">
        <w:rPr>
          <w:rFonts w:ascii="Times New Roman" w:hAnsi="Times New Roman" w:cs="Times New Roman"/>
          <w:b/>
          <w:bCs/>
          <w:sz w:val="24"/>
          <w:szCs w:val="24"/>
        </w:rPr>
        <w:t>. Начальная (макс</w:t>
      </w:r>
      <w:r>
        <w:rPr>
          <w:rFonts w:ascii="Times New Roman" w:hAnsi="Times New Roman" w:cs="Times New Roman"/>
          <w:b/>
          <w:bCs/>
          <w:sz w:val="24"/>
          <w:szCs w:val="24"/>
        </w:rPr>
        <w:t>имальная) цена контракта</w:t>
      </w:r>
    </w:p>
    <w:p w:rsidR="006430E3" w:rsidRPr="00362EB7" w:rsidRDefault="006430E3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44"/>
        <w:gridCol w:w="1701"/>
        <w:gridCol w:w="1843"/>
        <w:gridCol w:w="1701"/>
        <w:gridCol w:w="1701"/>
      </w:tblGrid>
      <w:tr w:rsidR="006430E3" w:rsidRPr="00362EB7">
        <w:trPr>
          <w:trHeight w:val="340"/>
        </w:trPr>
        <w:tc>
          <w:tcPr>
            <w:tcW w:w="3544" w:type="dxa"/>
            <w:vMerge w:val="restart"/>
          </w:tcPr>
          <w:p w:rsidR="006430E3" w:rsidRPr="00362EB7" w:rsidRDefault="006430E3" w:rsidP="008F7E2F">
            <w:pPr>
              <w:pStyle w:val="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62EB7">
              <w:rPr>
                <w:rFonts w:ascii="Times New Roman" w:hAnsi="Times New Roman" w:cs="Times New Roman"/>
              </w:rPr>
              <w:t>Наименование предмета муниципального контракта</w:t>
            </w:r>
          </w:p>
          <w:p w:rsidR="006430E3" w:rsidRPr="00362EB7" w:rsidRDefault="006430E3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6430E3" w:rsidRPr="00362EB7" w:rsidRDefault="006430E3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Максимальная цена контракта.</w:t>
            </w:r>
          </w:p>
          <w:p w:rsidR="006430E3" w:rsidRPr="00362EB7" w:rsidRDefault="006430E3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Всего, рублей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6430E3" w:rsidRPr="00362EB7" w:rsidRDefault="006430E3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430E3" w:rsidRPr="00362EB7">
        <w:trPr>
          <w:trHeight w:val="353"/>
        </w:trPr>
        <w:tc>
          <w:tcPr>
            <w:tcW w:w="3544" w:type="dxa"/>
            <w:vMerge/>
          </w:tcPr>
          <w:p w:rsidR="006430E3" w:rsidRPr="00362EB7" w:rsidRDefault="006430E3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430E3" w:rsidRPr="00362EB7" w:rsidRDefault="006430E3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430E3" w:rsidRPr="00362EB7" w:rsidRDefault="006430E3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E3" w:rsidRPr="00362EB7" w:rsidRDefault="006430E3" w:rsidP="00C754ED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6430E3" w:rsidRPr="00362EB7" w:rsidRDefault="006430E3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Плановые периоды</w:t>
            </w:r>
          </w:p>
        </w:tc>
      </w:tr>
      <w:tr w:rsidR="006430E3" w:rsidRPr="00362EB7">
        <w:tc>
          <w:tcPr>
            <w:tcW w:w="3544" w:type="dxa"/>
            <w:vMerge/>
          </w:tcPr>
          <w:p w:rsidR="006430E3" w:rsidRPr="00362EB7" w:rsidRDefault="006430E3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430E3" w:rsidRPr="00362EB7" w:rsidRDefault="006430E3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30E3" w:rsidRPr="00362EB7" w:rsidRDefault="006430E3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430E3" w:rsidRPr="00362EB7" w:rsidRDefault="006430E3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20 __</w:t>
            </w:r>
          </w:p>
        </w:tc>
        <w:tc>
          <w:tcPr>
            <w:tcW w:w="1701" w:type="dxa"/>
          </w:tcPr>
          <w:p w:rsidR="006430E3" w:rsidRPr="00362EB7" w:rsidRDefault="006430E3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20 __</w:t>
            </w:r>
          </w:p>
        </w:tc>
      </w:tr>
      <w:tr w:rsidR="006430E3" w:rsidRPr="00362EB7">
        <w:tc>
          <w:tcPr>
            <w:tcW w:w="3544" w:type="dxa"/>
          </w:tcPr>
          <w:p w:rsidR="006430E3" w:rsidRPr="00EF0DC8" w:rsidRDefault="006430E3" w:rsidP="003D13E9">
            <w:pPr>
              <w:tabs>
                <w:tab w:val="left" w:pos="720"/>
              </w:tabs>
              <w:jc w:val="both"/>
            </w:pPr>
          </w:p>
        </w:tc>
        <w:tc>
          <w:tcPr>
            <w:tcW w:w="1701" w:type="dxa"/>
          </w:tcPr>
          <w:p w:rsidR="006430E3" w:rsidRPr="00362EB7" w:rsidRDefault="006430E3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30E3" w:rsidRPr="00362EB7" w:rsidRDefault="006430E3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430E3" w:rsidRPr="00362EB7" w:rsidRDefault="006430E3" w:rsidP="0023490B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701" w:type="dxa"/>
          </w:tcPr>
          <w:p w:rsidR="006430E3" w:rsidRPr="00362EB7" w:rsidRDefault="006430E3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EB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6430E3" w:rsidRPr="00362EB7" w:rsidRDefault="006430E3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6430E3" w:rsidRDefault="006430E3" w:rsidP="008D3761">
      <w:pPr>
        <w:tabs>
          <w:tab w:val="left" w:pos="720"/>
        </w:tabs>
        <w:jc w:val="both"/>
        <w:rPr>
          <w:sz w:val="24"/>
          <w:szCs w:val="24"/>
        </w:rPr>
      </w:pPr>
      <w:r w:rsidRPr="00362EB7">
        <w:rPr>
          <w:b/>
          <w:bCs/>
          <w:sz w:val="24"/>
          <w:szCs w:val="24"/>
        </w:rPr>
        <w:t>Примечание.</w:t>
      </w:r>
      <w:r w:rsidRPr="00362EB7">
        <w:rPr>
          <w:sz w:val="24"/>
          <w:szCs w:val="24"/>
        </w:rPr>
        <w:t xml:space="preserve"> Цена контракта включает </w:t>
      </w:r>
      <w:r>
        <w:rPr>
          <w:sz w:val="24"/>
          <w:szCs w:val="24"/>
        </w:rPr>
        <w:t>__________________________________________________</w:t>
      </w:r>
    </w:p>
    <w:p w:rsidR="006430E3" w:rsidRDefault="006430E3" w:rsidP="00FE3553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30E3" w:rsidRPr="008D3761" w:rsidRDefault="006430E3" w:rsidP="00FE3553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30E3" w:rsidRPr="00362EB7" w:rsidRDefault="006430E3" w:rsidP="004637A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362EB7">
        <w:rPr>
          <w:b/>
          <w:bCs/>
          <w:sz w:val="24"/>
          <w:szCs w:val="24"/>
        </w:rPr>
        <w:t xml:space="preserve">. Место поставки товаров (выполнения работ, оказания услуг): </w:t>
      </w:r>
    </w:p>
    <w:p w:rsidR="006430E3" w:rsidRPr="00362EB7" w:rsidRDefault="006430E3" w:rsidP="00570748">
      <w:pPr>
        <w:jc w:val="both"/>
        <w:rPr>
          <w:sz w:val="24"/>
          <w:szCs w:val="24"/>
        </w:rPr>
      </w:pPr>
      <w:r w:rsidRPr="00362EB7"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</w:t>
      </w:r>
    </w:p>
    <w:p w:rsidR="006430E3" w:rsidRPr="00362EB7" w:rsidRDefault="006430E3" w:rsidP="00570748">
      <w:pPr>
        <w:jc w:val="both"/>
        <w:rPr>
          <w:sz w:val="10"/>
          <w:szCs w:val="10"/>
        </w:rPr>
      </w:pPr>
    </w:p>
    <w:p w:rsidR="006430E3" w:rsidRDefault="006430E3" w:rsidP="004637A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Pr="00362EB7">
        <w:rPr>
          <w:b/>
          <w:bCs/>
          <w:sz w:val="24"/>
          <w:szCs w:val="24"/>
        </w:rPr>
        <w:t>Сроки (периоды) поставки товара (выполнения работ, оказания услуг)</w:t>
      </w:r>
      <w:r>
        <w:rPr>
          <w:b/>
          <w:bCs/>
          <w:sz w:val="24"/>
          <w:szCs w:val="24"/>
        </w:rPr>
        <w:t xml:space="preserve"> либо график поставки товара (выполнения работ, оказания услуг):___________________________________</w:t>
      </w:r>
    </w:p>
    <w:p w:rsidR="006430E3" w:rsidRDefault="006430E3" w:rsidP="004637A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</w:t>
      </w:r>
    </w:p>
    <w:p w:rsidR="006430E3" w:rsidRPr="00362EB7" w:rsidRDefault="006430E3" w:rsidP="004637A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</w:t>
      </w:r>
    </w:p>
    <w:p w:rsidR="006430E3" w:rsidRPr="00362EB7" w:rsidRDefault="006430E3" w:rsidP="004637AB">
      <w:pPr>
        <w:jc w:val="both"/>
        <w:rPr>
          <w:sz w:val="10"/>
          <w:szCs w:val="10"/>
        </w:rPr>
      </w:pPr>
      <w:r>
        <w:rPr>
          <w:sz w:val="10"/>
          <w:szCs w:val="10"/>
        </w:rPr>
        <w:t>_</w:t>
      </w:r>
    </w:p>
    <w:p w:rsidR="006430E3" w:rsidRDefault="006430E3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>
        <w:rPr>
          <w:b/>
          <w:bCs/>
          <w:kern w:val="24"/>
          <w:sz w:val="24"/>
          <w:szCs w:val="24"/>
        </w:rPr>
        <w:t>11</w:t>
      </w:r>
      <w:r w:rsidRPr="00362EB7">
        <w:rPr>
          <w:b/>
          <w:bCs/>
          <w:kern w:val="24"/>
          <w:sz w:val="24"/>
          <w:szCs w:val="24"/>
        </w:rPr>
        <w:t>. Форма, сроки и порядок оплаты товара (работ, услуг)</w:t>
      </w:r>
      <w:r>
        <w:rPr>
          <w:b/>
          <w:bCs/>
          <w:kern w:val="24"/>
          <w:sz w:val="24"/>
          <w:szCs w:val="24"/>
        </w:rPr>
        <w:t>:</w:t>
      </w:r>
    </w:p>
    <w:p w:rsidR="006430E3" w:rsidRDefault="006430E3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>
        <w:rPr>
          <w:b/>
          <w:bCs/>
          <w:kern w:val="24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6430E3" w:rsidRPr="00362EB7" w:rsidRDefault="006430E3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30E3" w:rsidRDefault="006430E3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12. Сведения о размере обеспечения </w:t>
      </w:r>
      <w:r w:rsidRPr="00362EB7">
        <w:rPr>
          <w:b/>
          <w:bCs/>
          <w:sz w:val="24"/>
          <w:szCs w:val="24"/>
        </w:rPr>
        <w:t xml:space="preserve">заявки на </w:t>
      </w:r>
      <w:r>
        <w:rPr>
          <w:b/>
          <w:bCs/>
          <w:sz w:val="24"/>
          <w:szCs w:val="24"/>
        </w:rPr>
        <w:t>участие в электронном аукционе</w:t>
      </w:r>
      <w:r w:rsidRPr="00362E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_____________________________________________________________________________________</w:t>
      </w:r>
    </w:p>
    <w:p w:rsidR="006430E3" w:rsidRPr="00362EB7" w:rsidRDefault="006430E3" w:rsidP="00862157">
      <w:pPr>
        <w:tabs>
          <w:tab w:val="left" w:pos="720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</w:t>
      </w:r>
    </w:p>
    <w:p w:rsidR="006430E3" w:rsidRPr="00362EB7" w:rsidRDefault="006430E3" w:rsidP="00862157">
      <w:pPr>
        <w:tabs>
          <w:tab w:val="left" w:pos="720"/>
        </w:tabs>
        <w:jc w:val="both"/>
        <w:rPr>
          <w:sz w:val="10"/>
          <w:szCs w:val="10"/>
        </w:rPr>
      </w:pPr>
    </w:p>
    <w:p w:rsidR="006430E3" w:rsidRPr="00362EB7" w:rsidRDefault="006430E3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</w:t>
      </w:r>
      <w:r w:rsidRPr="00362EB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Сведения о размере обеспечения исполнения контракта, порядке предоставления такого обеспечения, требованиях к такому обеспечению, а также информацию о банковском сопровождении контракта в соответствии со статьей 35 Федерального закона № 44-ФЗ:_____</w:t>
      </w:r>
    </w:p>
    <w:p w:rsidR="006430E3" w:rsidRPr="00362EB7" w:rsidRDefault="006430E3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</w:t>
      </w:r>
    </w:p>
    <w:p w:rsidR="006430E3" w:rsidRPr="00362EB7" w:rsidRDefault="006430E3" w:rsidP="004637AB">
      <w:pPr>
        <w:pStyle w:val="a"/>
        <w:jc w:val="both"/>
        <w:rPr>
          <w:rFonts w:ascii="Times New Roman" w:hAnsi="Times New Roman" w:cs="Times New Roman"/>
          <w:sz w:val="10"/>
          <w:szCs w:val="10"/>
        </w:rPr>
      </w:pPr>
    </w:p>
    <w:p w:rsidR="006430E3" w:rsidRPr="00362EB7" w:rsidRDefault="006430E3" w:rsidP="004637A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14. Преимущества, предоставляемые заказчиком в соответствии со статьями 28-30 Федерального закона № 44-ФЗ:</w:t>
      </w:r>
    </w:p>
    <w:p w:rsidR="006430E3" w:rsidRDefault="006430E3" w:rsidP="004637AB">
      <w:pPr>
        <w:tabs>
          <w:tab w:val="left" w:pos="720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_________________________________________________________________________________________________________________________________________________</w:t>
      </w:r>
    </w:p>
    <w:p w:rsidR="006430E3" w:rsidRDefault="006430E3" w:rsidP="004637AB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6430E3" w:rsidRDefault="006430E3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закупки:_____________________________________________________________    _____________________________________________________________________________________</w:t>
      </w:r>
    </w:p>
    <w:p w:rsidR="006430E3" w:rsidRDefault="006430E3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430E3" w:rsidRDefault="006430E3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6430E3" w:rsidRDefault="006430E3" w:rsidP="009E0DE4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 w:rsidRPr="008061A3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Информация о возможности заказчика изменить условия контракта в соответствии с положениями Федерального закона № 44-ФЗ____________________________________________</w:t>
      </w:r>
    </w:p>
    <w:p w:rsidR="006430E3" w:rsidRDefault="006430E3" w:rsidP="009E0DE4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430E3" w:rsidRPr="008061A3" w:rsidRDefault="006430E3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6430E3" w:rsidRPr="00C7721B" w:rsidRDefault="006430E3" w:rsidP="00207220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6430E3" w:rsidRDefault="006430E3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</w:t>
      </w:r>
      <w:r w:rsidRPr="007D2A7E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Информация о возможности одностороннего отказа от исполнения контракта в соответствии с положениями частей 8-26 статьи 95 Федерального закона № 44-ФЗ,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</w:t>
      </w:r>
    </w:p>
    <w:p w:rsidR="006430E3" w:rsidRPr="007D2A7E" w:rsidRDefault="006430E3" w:rsidP="00207220">
      <w:pPr>
        <w:tabs>
          <w:tab w:val="left" w:pos="720"/>
          <w:tab w:val="left" w:pos="1185"/>
        </w:tabs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430E3" w:rsidRDefault="006430E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6430E3" w:rsidRPr="007D2A7E" w:rsidRDefault="006430E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18. Предложения о включении в состав комиссии по осуществлению закупок своих представителей:___________________________________________________________________________________________________________________________________________________________ </w:t>
      </w:r>
    </w:p>
    <w:p w:rsidR="006430E3" w:rsidRDefault="006430E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6430E3" w:rsidRPr="007064E4" w:rsidRDefault="006430E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7064E4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9. Ответственное должностное лицо заказчика</w:t>
      </w:r>
      <w:r w:rsidRPr="007064E4">
        <w:rPr>
          <w:b/>
          <w:bCs/>
          <w:sz w:val="24"/>
          <w:szCs w:val="24"/>
        </w:rPr>
        <w:t>:</w:t>
      </w:r>
    </w:p>
    <w:p w:rsidR="006430E3" w:rsidRPr="007064E4" w:rsidRDefault="006430E3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7064E4">
        <w:rPr>
          <w:sz w:val="24"/>
          <w:szCs w:val="24"/>
        </w:rPr>
        <w:t>Ф</w:t>
      </w:r>
      <w:r>
        <w:rPr>
          <w:sz w:val="24"/>
          <w:szCs w:val="24"/>
        </w:rPr>
        <w:t>ИО:________________________________________</w:t>
      </w:r>
    </w:p>
    <w:p w:rsidR="006430E3" w:rsidRPr="007064E4" w:rsidRDefault="006430E3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Должность: __________________________________</w:t>
      </w:r>
    </w:p>
    <w:p w:rsidR="006430E3" w:rsidRPr="007064E4" w:rsidRDefault="006430E3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Тел:_______________________________</w:t>
      </w:r>
    </w:p>
    <w:p w:rsidR="006430E3" w:rsidRPr="00C7721B" w:rsidRDefault="006430E3" w:rsidP="00BA52CC">
      <w:pPr>
        <w:tabs>
          <w:tab w:val="left" w:pos="720"/>
          <w:tab w:val="left" w:pos="1185"/>
        </w:tabs>
        <w:jc w:val="both"/>
        <w:rPr>
          <w:color w:val="FF0000"/>
          <w:sz w:val="10"/>
          <w:szCs w:val="10"/>
        </w:rPr>
      </w:pPr>
    </w:p>
    <w:p w:rsidR="006430E3" w:rsidRPr="00BE1ECD" w:rsidRDefault="006430E3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Pr="00BE1ECD">
        <w:rPr>
          <w:b/>
          <w:bCs/>
          <w:sz w:val="24"/>
          <w:szCs w:val="24"/>
        </w:rPr>
        <w:t>. Перечень прилагаемых документов:</w:t>
      </w:r>
    </w:p>
    <w:p w:rsidR="006430E3" w:rsidRPr="00C7721B" w:rsidRDefault="006430E3" w:rsidP="004637AB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  <w:r w:rsidRPr="00C7721B">
        <w:rPr>
          <w:b/>
          <w:bCs/>
          <w:color w:val="FF0000"/>
          <w:sz w:val="24"/>
          <w:szCs w:val="24"/>
        </w:rPr>
        <w:t xml:space="preserve"> </w:t>
      </w:r>
    </w:p>
    <w:p w:rsidR="006430E3" w:rsidRDefault="006430E3" w:rsidP="00D51362">
      <w:pPr>
        <w:tabs>
          <w:tab w:val="left" w:pos="720"/>
        </w:tabs>
        <w:rPr>
          <w:b/>
          <w:bCs/>
          <w:sz w:val="24"/>
          <w:szCs w:val="24"/>
        </w:rPr>
      </w:pPr>
      <w:r w:rsidRPr="00FF5781">
        <w:rPr>
          <w:b/>
          <w:bCs/>
          <w:sz w:val="24"/>
          <w:szCs w:val="24"/>
        </w:rPr>
        <w:t>Приложение №1.</w:t>
      </w:r>
      <w:r>
        <w:rPr>
          <w:b/>
          <w:bCs/>
          <w:sz w:val="24"/>
          <w:szCs w:val="24"/>
        </w:rPr>
        <w:t xml:space="preserve"> Проект контракта.</w:t>
      </w:r>
    </w:p>
    <w:p w:rsidR="006430E3" w:rsidRDefault="006430E3" w:rsidP="00D51362">
      <w:pPr>
        <w:tabs>
          <w:tab w:val="left" w:pos="7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2. Обоснование начальной (максимальной) цены контракта.</w:t>
      </w:r>
    </w:p>
    <w:p w:rsidR="006430E3" w:rsidRDefault="006430E3" w:rsidP="00D51362">
      <w:pPr>
        <w:tabs>
          <w:tab w:val="left" w:pos="7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3. Проектно-сметная документация, спецификация, эскизы, планы и т.д. в зависимости от специфики предмета закупки.</w:t>
      </w:r>
    </w:p>
    <w:p w:rsidR="006430E3" w:rsidRDefault="006430E3" w:rsidP="00D51362">
      <w:pPr>
        <w:tabs>
          <w:tab w:val="left" w:pos="7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4. Сравнительная таблица соответствия требуемым характеристикам закупаемого товара нескольким производителям, товарным знакам и т.д., подтверждающая, что </w:t>
      </w:r>
      <w:r w:rsidRPr="00484E7A">
        <w:rPr>
          <w:b/>
          <w:bCs/>
          <w:sz w:val="24"/>
          <w:szCs w:val="24"/>
        </w:rPr>
        <w:t>такие характеристики не влекут за собой ограничение количества участников закупки,  либо</w:t>
      </w:r>
      <w:r>
        <w:rPr>
          <w:b/>
          <w:bCs/>
          <w:sz w:val="24"/>
          <w:szCs w:val="24"/>
        </w:rPr>
        <w:t xml:space="preserve">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</w:t>
      </w:r>
      <w:r w:rsidRPr="00484E7A">
        <w:rPr>
          <w:b/>
          <w:bCs/>
          <w:sz w:val="24"/>
          <w:szCs w:val="24"/>
        </w:rPr>
        <w:t xml:space="preserve"> </w:t>
      </w:r>
    </w:p>
    <w:p w:rsidR="006430E3" w:rsidRPr="00484E7A" w:rsidRDefault="006430E3" w:rsidP="00D51362">
      <w:pPr>
        <w:tabs>
          <w:tab w:val="left" w:pos="7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5.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6430E3" w:rsidRPr="00C7721B" w:rsidRDefault="006430E3" w:rsidP="00570748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6430E3" w:rsidRPr="00C7721B" w:rsidRDefault="006430E3" w:rsidP="00D51362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6430E3" w:rsidRPr="00C7721B" w:rsidRDefault="006430E3" w:rsidP="003550BB">
      <w:pPr>
        <w:tabs>
          <w:tab w:val="left" w:pos="720"/>
          <w:tab w:val="left" w:pos="1185"/>
        </w:tabs>
        <w:jc w:val="both"/>
        <w:rPr>
          <w:color w:val="FF0000"/>
          <w:sz w:val="24"/>
          <w:szCs w:val="24"/>
        </w:rPr>
      </w:pPr>
    </w:p>
    <w:p w:rsidR="006430E3" w:rsidRPr="00C7721B" w:rsidRDefault="006430E3" w:rsidP="006B0C0D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6430E3" w:rsidRPr="00C7721B" w:rsidRDefault="006430E3" w:rsidP="006B0C0D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6430E3" w:rsidRPr="00B15EA1" w:rsidRDefault="006430E3" w:rsidP="00B15EA1">
      <w:pPr>
        <w:tabs>
          <w:tab w:val="left" w:pos="360"/>
          <w:tab w:val="left" w:pos="825"/>
        </w:tabs>
        <w:jc w:val="both"/>
        <w:rPr>
          <w:sz w:val="24"/>
          <w:szCs w:val="24"/>
        </w:rPr>
      </w:pPr>
      <w:r w:rsidRPr="00A60205">
        <w:rPr>
          <w:b/>
          <w:bCs/>
          <w:sz w:val="24"/>
          <w:szCs w:val="24"/>
        </w:rPr>
        <w:t xml:space="preserve">Руководитель Заказчика:  </w:t>
      </w:r>
      <w:r>
        <w:rPr>
          <w:sz w:val="24"/>
          <w:szCs w:val="24"/>
        </w:rPr>
        <w:t xml:space="preserve">        </w:t>
      </w:r>
      <w:r w:rsidRPr="00B15EA1">
        <w:rPr>
          <w:sz w:val="24"/>
          <w:szCs w:val="24"/>
        </w:rPr>
        <w:t xml:space="preserve">                    _________________  __________________               </w:t>
      </w:r>
    </w:p>
    <w:p w:rsidR="006430E3" w:rsidRPr="00B15EA1" w:rsidRDefault="006430E3">
      <w:pPr>
        <w:rPr>
          <w:sz w:val="24"/>
          <w:szCs w:val="24"/>
        </w:rPr>
      </w:pPr>
    </w:p>
    <w:p w:rsidR="006430E3" w:rsidRPr="00B15EA1" w:rsidRDefault="006430E3">
      <w:pPr>
        <w:rPr>
          <w:sz w:val="24"/>
          <w:szCs w:val="24"/>
        </w:rPr>
      </w:pPr>
    </w:p>
    <w:p w:rsidR="006430E3" w:rsidRPr="00B15EA1" w:rsidRDefault="006430E3">
      <w:pPr>
        <w:rPr>
          <w:sz w:val="24"/>
          <w:szCs w:val="24"/>
        </w:rPr>
      </w:pPr>
      <w:r w:rsidRPr="00B15EA1">
        <w:rPr>
          <w:sz w:val="24"/>
          <w:szCs w:val="24"/>
        </w:rPr>
        <w:t>СОГЛАСОВАНО:</w:t>
      </w:r>
    </w:p>
    <w:p w:rsidR="006430E3" w:rsidRPr="00B15EA1" w:rsidRDefault="006430E3">
      <w:pPr>
        <w:rPr>
          <w:sz w:val="24"/>
          <w:szCs w:val="24"/>
        </w:rPr>
      </w:pPr>
    </w:p>
    <w:p w:rsidR="006430E3" w:rsidRPr="00B15EA1" w:rsidRDefault="006430E3">
      <w:pPr>
        <w:rPr>
          <w:sz w:val="24"/>
          <w:szCs w:val="24"/>
        </w:rPr>
      </w:pPr>
      <w:r w:rsidRPr="00B15EA1">
        <w:rPr>
          <w:sz w:val="24"/>
          <w:szCs w:val="24"/>
        </w:rPr>
        <w:t xml:space="preserve">________________________                         </w:t>
      </w:r>
      <w:r>
        <w:rPr>
          <w:sz w:val="24"/>
          <w:szCs w:val="24"/>
        </w:rPr>
        <w:t xml:space="preserve">  </w:t>
      </w:r>
      <w:r w:rsidRPr="00B15EA1">
        <w:rPr>
          <w:sz w:val="24"/>
          <w:szCs w:val="24"/>
        </w:rPr>
        <w:t xml:space="preserve"> _________________  __________________               </w:t>
      </w:r>
    </w:p>
    <w:p w:rsidR="006430E3" w:rsidRPr="00B15EA1" w:rsidRDefault="006430E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430E3" w:rsidRPr="00B15EA1" w:rsidRDefault="006430E3" w:rsidP="00B15EA1">
      <w:pPr>
        <w:rPr>
          <w:sz w:val="24"/>
          <w:szCs w:val="24"/>
        </w:rPr>
      </w:pPr>
      <w:r w:rsidRPr="00B15EA1">
        <w:rPr>
          <w:sz w:val="24"/>
          <w:szCs w:val="24"/>
        </w:rPr>
        <w:t xml:space="preserve">________________________                      </w:t>
      </w:r>
      <w:r>
        <w:rPr>
          <w:sz w:val="24"/>
          <w:szCs w:val="24"/>
        </w:rPr>
        <w:t xml:space="preserve">  </w:t>
      </w:r>
      <w:r w:rsidRPr="00B15EA1">
        <w:rPr>
          <w:sz w:val="24"/>
          <w:szCs w:val="24"/>
        </w:rPr>
        <w:t xml:space="preserve">    _________________  __________________               </w:t>
      </w:r>
    </w:p>
    <w:p w:rsidR="006430E3" w:rsidRPr="00B15EA1" w:rsidRDefault="006430E3">
      <w:pPr>
        <w:rPr>
          <w:sz w:val="24"/>
          <w:szCs w:val="24"/>
        </w:rPr>
      </w:pPr>
    </w:p>
    <w:sectPr w:rsidR="006430E3" w:rsidRPr="00B15EA1" w:rsidSect="00D33A69">
      <w:headerReference w:type="default" r:id="rId10"/>
      <w:pgSz w:w="11907" w:h="16840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0E3" w:rsidRDefault="006430E3">
      <w:r>
        <w:separator/>
      </w:r>
    </w:p>
  </w:endnote>
  <w:endnote w:type="continuationSeparator" w:id="1">
    <w:p w:rsidR="006430E3" w:rsidRDefault="00643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0E3" w:rsidRDefault="006430E3">
      <w:r>
        <w:separator/>
      </w:r>
    </w:p>
  </w:footnote>
  <w:footnote w:type="continuationSeparator" w:id="1">
    <w:p w:rsidR="006430E3" w:rsidRDefault="006430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0E3" w:rsidRDefault="006430E3" w:rsidP="00D33A69">
    <w:pPr>
      <w:pStyle w:val="Header"/>
      <w:framePr w:wrap="auto" w:vAnchor="text" w:hAnchor="margin" w:xAlign="center" w:y="1"/>
      <w:rPr>
        <w:rStyle w:val="PageNumber"/>
      </w:rPr>
    </w:pPr>
  </w:p>
  <w:p w:rsidR="006430E3" w:rsidRDefault="006430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3F4"/>
    <w:multiLevelType w:val="hybridMultilevel"/>
    <w:tmpl w:val="41220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3A7B31B7"/>
    <w:multiLevelType w:val="hybridMultilevel"/>
    <w:tmpl w:val="DA7E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47E779E"/>
    <w:multiLevelType w:val="hybridMultilevel"/>
    <w:tmpl w:val="397CD972"/>
    <w:lvl w:ilvl="0" w:tplc="AE1C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6138"/>
    <w:rsid w:val="000067E8"/>
    <w:rsid w:val="00022A91"/>
    <w:rsid w:val="00033792"/>
    <w:rsid w:val="00033CA8"/>
    <w:rsid w:val="00041089"/>
    <w:rsid w:val="0005135E"/>
    <w:rsid w:val="0005451F"/>
    <w:rsid w:val="000561AB"/>
    <w:rsid w:val="000575D8"/>
    <w:rsid w:val="0006168F"/>
    <w:rsid w:val="00063C4C"/>
    <w:rsid w:val="00066CA9"/>
    <w:rsid w:val="000726A9"/>
    <w:rsid w:val="000752E4"/>
    <w:rsid w:val="0007658D"/>
    <w:rsid w:val="0008238E"/>
    <w:rsid w:val="00091087"/>
    <w:rsid w:val="000A046C"/>
    <w:rsid w:val="000A3C99"/>
    <w:rsid w:val="000B4397"/>
    <w:rsid w:val="000B65B0"/>
    <w:rsid w:val="000C0B42"/>
    <w:rsid w:val="000D2764"/>
    <w:rsid w:val="000D2C2D"/>
    <w:rsid w:val="000D7B93"/>
    <w:rsid w:val="000E27BD"/>
    <w:rsid w:val="000E35E1"/>
    <w:rsid w:val="000E41B7"/>
    <w:rsid w:val="000E7D79"/>
    <w:rsid w:val="000F23F9"/>
    <w:rsid w:val="000F48F2"/>
    <w:rsid w:val="000F5A2B"/>
    <w:rsid w:val="00103B51"/>
    <w:rsid w:val="00107FC2"/>
    <w:rsid w:val="0011316E"/>
    <w:rsid w:val="00116463"/>
    <w:rsid w:val="00121C75"/>
    <w:rsid w:val="00122368"/>
    <w:rsid w:val="00124534"/>
    <w:rsid w:val="00125BDB"/>
    <w:rsid w:val="00127789"/>
    <w:rsid w:val="00132201"/>
    <w:rsid w:val="00134691"/>
    <w:rsid w:val="001347DE"/>
    <w:rsid w:val="00137342"/>
    <w:rsid w:val="00146924"/>
    <w:rsid w:val="00146CB5"/>
    <w:rsid w:val="001474BC"/>
    <w:rsid w:val="00151A8B"/>
    <w:rsid w:val="001551E6"/>
    <w:rsid w:val="00155A7A"/>
    <w:rsid w:val="00164A18"/>
    <w:rsid w:val="00174FAF"/>
    <w:rsid w:val="00177F14"/>
    <w:rsid w:val="0018163F"/>
    <w:rsid w:val="00183101"/>
    <w:rsid w:val="00183DA4"/>
    <w:rsid w:val="00187174"/>
    <w:rsid w:val="001979A9"/>
    <w:rsid w:val="00197A27"/>
    <w:rsid w:val="001B3294"/>
    <w:rsid w:val="001B5012"/>
    <w:rsid w:val="001B775A"/>
    <w:rsid w:val="001C5B5A"/>
    <w:rsid w:val="001D3CEB"/>
    <w:rsid w:val="001E24C3"/>
    <w:rsid w:val="001F303B"/>
    <w:rsid w:val="00207220"/>
    <w:rsid w:val="00207715"/>
    <w:rsid w:val="00211976"/>
    <w:rsid w:val="00213A9E"/>
    <w:rsid w:val="002322EC"/>
    <w:rsid w:val="00232504"/>
    <w:rsid w:val="00232961"/>
    <w:rsid w:val="00233609"/>
    <w:rsid w:val="0023490B"/>
    <w:rsid w:val="00243FFC"/>
    <w:rsid w:val="002462FE"/>
    <w:rsid w:val="002472A3"/>
    <w:rsid w:val="00253FE1"/>
    <w:rsid w:val="00260B3C"/>
    <w:rsid w:val="00276D63"/>
    <w:rsid w:val="00276D8F"/>
    <w:rsid w:val="00277C0D"/>
    <w:rsid w:val="00280A36"/>
    <w:rsid w:val="0029207A"/>
    <w:rsid w:val="002923C5"/>
    <w:rsid w:val="00294924"/>
    <w:rsid w:val="00297CFF"/>
    <w:rsid w:val="002A019A"/>
    <w:rsid w:val="002A1A24"/>
    <w:rsid w:val="002A2812"/>
    <w:rsid w:val="002A3069"/>
    <w:rsid w:val="002A7928"/>
    <w:rsid w:val="002A79A0"/>
    <w:rsid w:val="002B001F"/>
    <w:rsid w:val="002C2010"/>
    <w:rsid w:val="002C42FF"/>
    <w:rsid w:val="002C4D96"/>
    <w:rsid w:val="002D0920"/>
    <w:rsid w:val="002D3A2C"/>
    <w:rsid w:val="002D5369"/>
    <w:rsid w:val="002E1C44"/>
    <w:rsid w:val="002E6845"/>
    <w:rsid w:val="00301A91"/>
    <w:rsid w:val="00302D11"/>
    <w:rsid w:val="00305C3F"/>
    <w:rsid w:val="00312E16"/>
    <w:rsid w:val="00314A7C"/>
    <w:rsid w:val="00315292"/>
    <w:rsid w:val="00315CB4"/>
    <w:rsid w:val="00320700"/>
    <w:rsid w:val="00324819"/>
    <w:rsid w:val="003249E9"/>
    <w:rsid w:val="00332B03"/>
    <w:rsid w:val="00332F4E"/>
    <w:rsid w:val="003550BB"/>
    <w:rsid w:val="00355728"/>
    <w:rsid w:val="00362EB7"/>
    <w:rsid w:val="00366517"/>
    <w:rsid w:val="00371711"/>
    <w:rsid w:val="00373664"/>
    <w:rsid w:val="00374F3A"/>
    <w:rsid w:val="00382441"/>
    <w:rsid w:val="00391353"/>
    <w:rsid w:val="0039282A"/>
    <w:rsid w:val="00397414"/>
    <w:rsid w:val="003976D7"/>
    <w:rsid w:val="003A2C5B"/>
    <w:rsid w:val="003A3238"/>
    <w:rsid w:val="003A41F0"/>
    <w:rsid w:val="003A53B4"/>
    <w:rsid w:val="003C0937"/>
    <w:rsid w:val="003C7BE8"/>
    <w:rsid w:val="003D13E9"/>
    <w:rsid w:val="003D58DD"/>
    <w:rsid w:val="003D774D"/>
    <w:rsid w:val="003E34CD"/>
    <w:rsid w:val="003E49CC"/>
    <w:rsid w:val="003E4F20"/>
    <w:rsid w:val="003F0770"/>
    <w:rsid w:val="003F0B17"/>
    <w:rsid w:val="003F0D32"/>
    <w:rsid w:val="0040633A"/>
    <w:rsid w:val="004147BE"/>
    <w:rsid w:val="00433385"/>
    <w:rsid w:val="004337E5"/>
    <w:rsid w:val="00433A88"/>
    <w:rsid w:val="00434904"/>
    <w:rsid w:val="00443BCD"/>
    <w:rsid w:val="00444118"/>
    <w:rsid w:val="00444570"/>
    <w:rsid w:val="004500E7"/>
    <w:rsid w:val="0045587A"/>
    <w:rsid w:val="004635AE"/>
    <w:rsid w:val="004637AB"/>
    <w:rsid w:val="004637C7"/>
    <w:rsid w:val="00463C22"/>
    <w:rsid w:val="0047376E"/>
    <w:rsid w:val="004811EF"/>
    <w:rsid w:val="00484E7A"/>
    <w:rsid w:val="00485C4A"/>
    <w:rsid w:val="00493EDE"/>
    <w:rsid w:val="004A4DC3"/>
    <w:rsid w:val="004B0032"/>
    <w:rsid w:val="004B3BBD"/>
    <w:rsid w:val="004B7887"/>
    <w:rsid w:val="004C03BE"/>
    <w:rsid w:val="004C04EF"/>
    <w:rsid w:val="004C252D"/>
    <w:rsid w:val="004C54FE"/>
    <w:rsid w:val="004C648F"/>
    <w:rsid w:val="004D29BC"/>
    <w:rsid w:val="004D4B6E"/>
    <w:rsid w:val="004E09B0"/>
    <w:rsid w:val="004F01E6"/>
    <w:rsid w:val="004F274F"/>
    <w:rsid w:val="00501EEA"/>
    <w:rsid w:val="00510E04"/>
    <w:rsid w:val="0051109D"/>
    <w:rsid w:val="005114E6"/>
    <w:rsid w:val="00513997"/>
    <w:rsid w:val="00515B3B"/>
    <w:rsid w:val="0052371E"/>
    <w:rsid w:val="005326D2"/>
    <w:rsid w:val="00546C8D"/>
    <w:rsid w:val="0055020C"/>
    <w:rsid w:val="00552D30"/>
    <w:rsid w:val="00553BE9"/>
    <w:rsid w:val="00556EAB"/>
    <w:rsid w:val="00557007"/>
    <w:rsid w:val="00561348"/>
    <w:rsid w:val="00570748"/>
    <w:rsid w:val="005742F5"/>
    <w:rsid w:val="00590B4F"/>
    <w:rsid w:val="00591BC2"/>
    <w:rsid w:val="0059753F"/>
    <w:rsid w:val="005B4F28"/>
    <w:rsid w:val="005B5D98"/>
    <w:rsid w:val="005C01CC"/>
    <w:rsid w:val="005C0B2D"/>
    <w:rsid w:val="005C2191"/>
    <w:rsid w:val="005C4198"/>
    <w:rsid w:val="005C6038"/>
    <w:rsid w:val="005D3FE2"/>
    <w:rsid w:val="005D62D5"/>
    <w:rsid w:val="005E140F"/>
    <w:rsid w:val="005E2EB6"/>
    <w:rsid w:val="005E3D79"/>
    <w:rsid w:val="005E7CA3"/>
    <w:rsid w:val="005F0099"/>
    <w:rsid w:val="00601448"/>
    <w:rsid w:val="0060231B"/>
    <w:rsid w:val="0061503C"/>
    <w:rsid w:val="00627F01"/>
    <w:rsid w:val="006323ED"/>
    <w:rsid w:val="00635806"/>
    <w:rsid w:val="00642918"/>
    <w:rsid w:val="006430E3"/>
    <w:rsid w:val="006573F8"/>
    <w:rsid w:val="006603A5"/>
    <w:rsid w:val="00661FA2"/>
    <w:rsid w:val="00665242"/>
    <w:rsid w:val="00665D8C"/>
    <w:rsid w:val="00673149"/>
    <w:rsid w:val="00675E17"/>
    <w:rsid w:val="006801B1"/>
    <w:rsid w:val="00685FBA"/>
    <w:rsid w:val="00690D05"/>
    <w:rsid w:val="006970EB"/>
    <w:rsid w:val="006A4880"/>
    <w:rsid w:val="006A7AC5"/>
    <w:rsid w:val="006B0C0D"/>
    <w:rsid w:val="006B1415"/>
    <w:rsid w:val="006C458E"/>
    <w:rsid w:val="006C73CD"/>
    <w:rsid w:val="006D7085"/>
    <w:rsid w:val="006D79F4"/>
    <w:rsid w:val="006E09EC"/>
    <w:rsid w:val="006E2101"/>
    <w:rsid w:val="006E3207"/>
    <w:rsid w:val="006F10ED"/>
    <w:rsid w:val="006F45B3"/>
    <w:rsid w:val="006F61D8"/>
    <w:rsid w:val="0070117A"/>
    <w:rsid w:val="00703F17"/>
    <w:rsid w:val="007064E4"/>
    <w:rsid w:val="00707B8E"/>
    <w:rsid w:val="0071052E"/>
    <w:rsid w:val="00722B8B"/>
    <w:rsid w:val="00725E6A"/>
    <w:rsid w:val="00726AA3"/>
    <w:rsid w:val="00727345"/>
    <w:rsid w:val="00735E7C"/>
    <w:rsid w:val="00743674"/>
    <w:rsid w:val="00746AE5"/>
    <w:rsid w:val="00746EC5"/>
    <w:rsid w:val="00753317"/>
    <w:rsid w:val="00753728"/>
    <w:rsid w:val="007560A8"/>
    <w:rsid w:val="00757AC1"/>
    <w:rsid w:val="00761FBD"/>
    <w:rsid w:val="00762073"/>
    <w:rsid w:val="00774446"/>
    <w:rsid w:val="007829C1"/>
    <w:rsid w:val="00785DC6"/>
    <w:rsid w:val="00794E7A"/>
    <w:rsid w:val="007A02A0"/>
    <w:rsid w:val="007A757A"/>
    <w:rsid w:val="007B0F7E"/>
    <w:rsid w:val="007C1B73"/>
    <w:rsid w:val="007C44F3"/>
    <w:rsid w:val="007C4FBA"/>
    <w:rsid w:val="007C5962"/>
    <w:rsid w:val="007D0304"/>
    <w:rsid w:val="007D2A7E"/>
    <w:rsid w:val="007D4BA9"/>
    <w:rsid w:val="007D57DA"/>
    <w:rsid w:val="007D7598"/>
    <w:rsid w:val="007F40CF"/>
    <w:rsid w:val="00801B21"/>
    <w:rsid w:val="008061A3"/>
    <w:rsid w:val="0080770D"/>
    <w:rsid w:val="00810FDB"/>
    <w:rsid w:val="008114CF"/>
    <w:rsid w:val="00814983"/>
    <w:rsid w:val="008150A7"/>
    <w:rsid w:val="008151DE"/>
    <w:rsid w:val="0081584A"/>
    <w:rsid w:val="00816711"/>
    <w:rsid w:val="00816D3F"/>
    <w:rsid w:val="008308DC"/>
    <w:rsid w:val="008330B8"/>
    <w:rsid w:val="008363F5"/>
    <w:rsid w:val="00844A21"/>
    <w:rsid w:val="00844B7B"/>
    <w:rsid w:val="008525FE"/>
    <w:rsid w:val="00856D6A"/>
    <w:rsid w:val="00862157"/>
    <w:rsid w:val="0086577C"/>
    <w:rsid w:val="00866F08"/>
    <w:rsid w:val="0087039B"/>
    <w:rsid w:val="00872198"/>
    <w:rsid w:val="00872420"/>
    <w:rsid w:val="00883693"/>
    <w:rsid w:val="00886353"/>
    <w:rsid w:val="00892201"/>
    <w:rsid w:val="00895046"/>
    <w:rsid w:val="008A22F7"/>
    <w:rsid w:val="008A2C14"/>
    <w:rsid w:val="008A6F81"/>
    <w:rsid w:val="008B60D0"/>
    <w:rsid w:val="008B67DB"/>
    <w:rsid w:val="008B7D09"/>
    <w:rsid w:val="008C4A45"/>
    <w:rsid w:val="008C533C"/>
    <w:rsid w:val="008D3761"/>
    <w:rsid w:val="008E5B92"/>
    <w:rsid w:val="008E617A"/>
    <w:rsid w:val="008E7141"/>
    <w:rsid w:val="008F2FFD"/>
    <w:rsid w:val="008F7BEF"/>
    <w:rsid w:val="008F7E2F"/>
    <w:rsid w:val="00902D11"/>
    <w:rsid w:val="009052E0"/>
    <w:rsid w:val="009121B8"/>
    <w:rsid w:val="00913B8E"/>
    <w:rsid w:val="00917FB3"/>
    <w:rsid w:val="0093385F"/>
    <w:rsid w:val="009369C4"/>
    <w:rsid w:val="00936D76"/>
    <w:rsid w:val="00946846"/>
    <w:rsid w:val="00953856"/>
    <w:rsid w:val="009551F1"/>
    <w:rsid w:val="009557A7"/>
    <w:rsid w:val="0096364A"/>
    <w:rsid w:val="00967F57"/>
    <w:rsid w:val="00974E38"/>
    <w:rsid w:val="0097591A"/>
    <w:rsid w:val="00992746"/>
    <w:rsid w:val="009A52BE"/>
    <w:rsid w:val="009A6642"/>
    <w:rsid w:val="009A6AF5"/>
    <w:rsid w:val="009B2504"/>
    <w:rsid w:val="009B53D7"/>
    <w:rsid w:val="009C384B"/>
    <w:rsid w:val="009C404B"/>
    <w:rsid w:val="009D2A1B"/>
    <w:rsid w:val="009D7861"/>
    <w:rsid w:val="009E0DE4"/>
    <w:rsid w:val="009E5CA9"/>
    <w:rsid w:val="009F78B2"/>
    <w:rsid w:val="00A065F5"/>
    <w:rsid w:val="00A07EAA"/>
    <w:rsid w:val="00A10385"/>
    <w:rsid w:val="00A1552B"/>
    <w:rsid w:val="00A16378"/>
    <w:rsid w:val="00A45575"/>
    <w:rsid w:val="00A46350"/>
    <w:rsid w:val="00A56795"/>
    <w:rsid w:val="00A60205"/>
    <w:rsid w:val="00A604FC"/>
    <w:rsid w:val="00A60A38"/>
    <w:rsid w:val="00A6180C"/>
    <w:rsid w:val="00A633CB"/>
    <w:rsid w:val="00A65131"/>
    <w:rsid w:val="00A66D35"/>
    <w:rsid w:val="00A67A23"/>
    <w:rsid w:val="00A72238"/>
    <w:rsid w:val="00A77D2F"/>
    <w:rsid w:val="00A820A3"/>
    <w:rsid w:val="00A86836"/>
    <w:rsid w:val="00A9698D"/>
    <w:rsid w:val="00AB1B6E"/>
    <w:rsid w:val="00AB4C01"/>
    <w:rsid w:val="00AB5C7C"/>
    <w:rsid w:val="00AC014C"/>
    <w:rsid w:val="00AD398E"/>
    <w:rsid w:val="00AE2D0C"/>
    <w:rsid w:val="00AE3922"/>
    <w:rsid w:val="00AF1284"/>
    <w:rsid w:val="00B13530"/>
    <w:rsid w:val="00B15EA1"/>
    <w:rsid w:val="00B16483"/>
    <w:rsid w:val="00B173C8"/>
    <w:rsid w:val="00B222E5"/>
    <w:rsid w:val="00B22627"/>
    <w:rsid w:val="00B27AB1"/>
    <w:rsid w:val="00B32970"/>
    <w:rsid w:val="00B442B3"/>
    <w:rsid w:val="00B4484D"/>
    <w:rsid w:val="00B53C15"/>
    <w:rsid w:val="00B60F94"/>
    <w:rsid w:val="00B620A8"/>
    <w:rsid w:val="00B73C8C"/>
    <w:rsid w:val="00B8341B"/>
    <w:rsid w:val="00B84450"/>
    <w:rsid w:val="00B91F91"/>
    <w:rsid w:val="00B9267D"/>
    <w:rsid w:val="00BA0798"/>
    <w:rsid w:val="00BA3F1B"/>
    <w:rsid w:val="00BA52CC"/>
    <w:rsid w:val="00BA7999"/>
    <w:rsid w:val="00BC1CCB"/>
    <w:rsid w:val="00BC4194"/>
    <w:rsid w:val="00BC6993"/>
    <w:rsid w:val="00BE1ECD"/>
    <w:rsid w:val="00BE36C8"/>
    <w:rsid w:val="00BE5451"/>
    <w:rsid w:val="00BE64D4"/>
    <w:rsid w:val="00BF0EC5"/>
    <w:rsid w:val="00BF12E9"/>
    <w:rsid w:val="00BF169E"/>
    <w:rsid w:val="00BF39F7"/>
    <w:rsid w:val="00BF4018"/>
    <w:rsid w:val="00BF7D43"/>
    <w:rsid w:val="00C02839"/>
    <w:rsid w:val="00C03320"/>
    <w:rsid w:val="00C07BAA"/>
    <w:rsid w:val="00C13B5A"/>
    <w:rsid w:val="00C16B91"/>
    <w:rsid w:val="00C23410"/>
    <w:rsid w:val="00C256C0"/>
    <w:rsid w:val="00C30196"/>
    <w:rsid w:val="00C3250D"/>
    <w:rsid w:val="00C32D6D"/>
    <w:rsid w:val="00C41A0A"/>
    <w:rsid w:val="00C4777B"/>
    <w:rsid w:val="00C506CE"/>
    <w:rsid w:val="00C508C8"/>
    <w:rsid w:val="00C52AF1"/>
    <w:rsid w:val="00C61689"/>
    <w:rsid w:val="00C66AD7"/>
    <w:rsid w:val="00C75476"/>
    <w:rsid w:val="00C754ED"/>
    <w:rsid w:val="00C7721B"/>
    <w:rsid w:val="00C82E7C"/>
    <w:rsid w:val="00C93CCD"/>
    <w:rsid w:val="00C94E40"/>
    <w:rsid w:val="00C951F3"/>
    <w:rsid w:val="00C953EB"/>
    <w:rsid w:val="00CA3D31"/>
    <w:rsid w:val="00CA6D3D"/>
    <w:rsid w:val="00CB0D32"/>
    <w:rsid w:val="00CB5B24"/>
    <w:rsid w:val="00CC47CE"/>
    <w:rsid w:val="00CC6995"/>
    <w:rsid w:val="00CE4E39"/>
    <w:rsid w:val="00CE528F"/>
    <w:rsid w:val="00CE7BD6"/>
    <w:rsid w:val="00CE7CA4"/>
    <w:rsid w:val="00CF0377"/>
    <w:rsid w:val="00CF063E"/>
    <w:rsid w:val="00CF705E"/>
    <w:rsid w:val="00CF7A65"/>
    <w:rsid w:val="00D07C33"/>
    <w:rsid w:val="00D13BD9"/>
    <w:rsid w:val="00D1797F"/>
    <w:rsid w:val="00D20BB8"/>
    <w:rsid w:val="00D25CA9"/>
    <w:rsid w:val="00D25E0D"/>
    <w:rsid w:val="00D2779A"/>
    <w:rsid w:val="00D33A69"/>
    <w:rsid w:val="00D37677"/>
    <w:rsid w:val="00D50D52"/>
    <w:rsid w:val="00D51362"/>
    <w:rsid w:val="00D640F0"/>
    <w:rsid w:val="00D6714B"/>
    <w:rsid w:val="00D75CF0"/>
    <w:rsid w:val="00D9127F"/>
    <w:rsid w:val="00D95FEA"/>
    <w:rsid w:val="00D96C86"/>
    <w:rsid w:val="00D97307"/>
    <w:rsid w:val="00DA23BB"/>
    <w:rsid w:val="00DA625B"/>
    <w:rsid w:val="00DB12CA"/>
    <w:rsid w:val="00DB472D"/>
    <w:rsid w:val="00DC6A2A"/>
    <w:rsid w:val="00DC7774"/>
    <w:rsid w:val="00DD2F20"/>
    <w:rsid w:val="00DD3C21"/>
    <w:rsid w:val="00DD7E24"/>
    <w:rsid w:val="00DF0F76"/>
    <w:rsid w:val="00E0089A"/>
    <w:rsid w:val="00E02379"/>
    <w:rsid w:val="00E0395C"/>
    <w:rsid w:val="00E04E91"/>
    <w:rsid w:val="00E0519E"/>
    <w:rsid w:val="00E1127F"/>
    <w:rsid w:val="00E121E5"/>
    <w:rsid w:val="00E139B4"/>
    <w:rsid w:val="00E14842"/>
    <w:rsid w:val="00E15E06"/>
    <w:rsid w:val="00E261FD"/>
    <w:rsid w:val="00E32431"/>
    <w:rsid w:val="00E345C8"/>
    <w:rsid w:val="00E37789"/>
    <w:rsid w:val="00E37893"/>
    <w:rsid w:val="00E4241F"/>
    <w:rsid w:val="00E44A0D"/>
    <w:rsid w:val="00E46CD3"/>
    <w:rsid w:val="00E51826"/>
    <w:rsid w:val="00E55911"/>
    <w:rsid w:val="00E66435"/>
    <w:rsid w:val="00E7392D"/>
    <w:rsid w:val="00E748EE"/>
    <w:rsid w:val="00E761AC"/>
    <w:rsid w:val="00E84736"/>
    <w:rsid w:val="00E871B9"/>
    <w:rsid w:val="00EA14D9"/>
    <w:rsid w:val="00EA5AFA"/>
    <w:rsid w:val="00EB06E1"/>
    <w:rsid w:val="00EB0A39"/>
    <w:rsid w:val="00EB70F3"/>
    <w:rsid w:val="00EC1D3A"/>
    <w:rsid w:val="00ED1718"/>
    <w:rsid w:val="00ED73C3"/>
    <w:rsid w:val="00ED7ABC"/>
    <w:rsid w:val="00EE4562"/>
    <w:rsid w:val="00EF09AF"/>
    <w:rsid w:val="00EF0DC8"/>
    <w:rsid w:val="00EF3BD6"/>
    <w:rsid w:val="00EF4E6C"/>
    <w:rsid w:val="00F005CB"/>
    <w:rsid w:val="00F01A8E"/>
    <w:rsid w:val="00F0787F"/>
    <w:rsid w:val="00F10A68"/>
    <w:rsid w:val="00F1507F"/>
    <w:rsid w:val="00F24584"/>
    <w:rsid w:val="00F30687"/>
    <w:rsid w:val="00F40621"/>
    <w:rsid w:val="00F443B2"/>
    <w:rsid w:val="00F449D7"/>
    <w:rsid w:val="00F51BED"/>
    <w:rsid w:val="00F61A7D"/>
    <w:rsid w:val="00F633BC"/>
    <w:rsid w:val="00F64488"/>
    <w:rsid w:val="00F73F00"/>
    <w:rsid w:val="00F82B6E"/>
    <w:rsid w:val="00F86FEB"/>
    <w:rsid w:val="00F93C4A"/>
    <w:rsid w:val="00F968B1"/>
    <w:rsid w:val="00FA0215"/>
    <w:rsid w:val="00FA0FD8"/>
    <w:rsid w:val="00FA17C2"/>
    <w:rsid w:val="00FA3F71"/>
    <w:rsid w:val="00FA6A0A"/>
    <w:rsid w:val="00FA709C"/>
    <w:rsid w:val="00FA74F7"/>
    <w:rsid w:val="00FB1308"/>
    <w:rsid w:val="00FB169E"/>
    <w:rsid w:val="00FB1797"/>
    <w:rsid w:val="00FC61F7"/>
    <w:rsid w:val="00FC7013"/>
    <w:rsid w:val="00FD7621"/>
    <w:rsid w:val="00FE2EBD"/>
    <w:rsid w:val="00FE3553"/>
    <w:rsid w:val="00FE3E15"/>
    <w:rsid w:val="00FF293A"/>
    <w:rsid w:val="00FF5781"/>
    <w:rsid w:val="00FF6B4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1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4018"/>
    <w:pPr>
      <w:keepNext/>
      <w:ind w:firstLine="720"/>
      <w:jc w:val="center"/>
      <w:outlineLvl w:val="0"/>
    </w:pPr>
    <w:rPr>
      <w:rFonts w:ascii="Arial" w:hAnsi="Arial" w:cs="Arial"/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44F3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BF4018"/>
    <w:pPr>
      <w:ind w:firstLine="720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F4018"/>
    <w:pPr>
      <w:ind w:firstLine="720"/>
    </w:pPr>
    <w:rPr>
      <w:rFonts w:ascii="Arial" w:hAnsi="Arial" w:cs="Arial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F4018"/>
    <w:pPr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C44F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F4018"/>
    <w:p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C44F3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44F3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Верхний колонтитул1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ний колонтитул1 Char"/>
    <w:basedOn w:val="DefaultParagraphFont"/>
    <w:link w:val="Header"/>
    <w:uiPriority w:val="99"/>
    <w:semiHidden/>
    <w:locked/>
    <w:rsid w:val="007C44F3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44F3"/>
    <w:rPr>
      <w:rFonts w:cs="Times New Roman"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4637AB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  <w:style w:type="paragraph" w:customStyle="1" w:styleId="a0">
    <w:name w:val="Знак"/>
    <w:basedOn w:val="Normal"/>
    <w:uiPriority w:val="99"/>
    <w:rsid w:val="00735E7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8F7E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1">
    <w:name w:val="Знак Знак Знак Знак"/>
    <w:basedOn w:val="Normal"/>
    <w:uiPriority w:val="99"/>
    <w:rsid w:val="006E09EC"/>
    <w:rPr>
      <w:rFonts w:ascii="Verdana" w:hAnsi="Verdana" w:cs="Verdana"/>
      <w:lang w:val="en-US" w:eastAsia="en-US"/>
    </w:rPr>
  </w:style>
  <w:style w:type="character" w:customStyle="1" w:styleId="11">
    <w:name w:val="Верхний колонтитул1 Знак Знак1"/>
    <w:basedOn w:val="DefaultParagraphFont"/>
    <w:uiPriority w:val="99"/>
    <w:rsid w:val="00A65131"/>
    <w:rPr>
      <w:rFonts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84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8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8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919</TotalTime>
  <Pages>3</Pages>
  <Words>1206</Words>
  <Characters>6875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 города</dc:creator>
  <cp:keywords/>
  <dc:description/>
  <cp:lastModifiedBy>xp</cp:lastModifiedBy>
  <cp:revision>172</cp:revision>
  <cp:lastPrinted>2014-02-10T07:52:00Z</cp:lastPrinted>
  <dcterms:created xsi:type="dcterms:W3CDTF">2012-10-10T13:59:00Z</dcterms:created>
  <dcterms:modified xsi:type="dcterms:W3CDTF">2014-02-10T07:53:00Z</dcterms:modified>
</cp:coreProperties>
</file>